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2C5" w:rsidRDefault="00EF72C5" w:rsidP="00EF7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Lawrence KIGHLEY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F72C5" w:rsidRDefault="00EF72C5" w:rsidP="00EF72C5">
      <w:pPr>
        <w:rPr>
          <w:rFonts w:ascii="Times New Roman" w:hAnsi="Times New Roman" w:cs="Times New Roman"/>
        </w:rPr>
      </w:pPr>
    </w:p>
    <w:p w:rsidR="00EF72C5" w:rsidRDefault="00EF72C5" w:rsidP="00EF72C5">
      <w:pPr>
        <w:rPr>
          <w:rFonts w:ascii="Times New Roman" w:hAnsi="Times New Roman" w:cs="Times New Roman"/>
        </w:rPr>
      </w:pPr>
    </w:p>
    <w:p w:rsidR="00EF72C5" w:rsidRDefault="00EF72C5" w:rsidP="00EF7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Vudney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Brige</w:t>
      </w:r>
      <w:proofErr w:type="spellEnd"/>
      <w:r>
        <w:rPr>
          <w:rFonts w:ascii="Times New Roman" w:hAnsi="Times New Roman" w:cs="Times New Roman"/>
        </w:rPr>
        <w:t>(q.v.) and</w:t>
      </w:r>
    </w:p>
    <w:p w:rsidR="00EF72C5" w:rsidRDefault="00EF72C5" w:rsidP="00EF7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Dynnys</w:t>
      </w:r>
      <w:proofErr w:type="spellEnd"/>
      <w:r>
        <w:rPr>
          <w:rFonts w:ascii="Times New Roman" w:hAnsi="Times New Roman" w:cs="Times New Roman"/>
        </w:rPr>
        <w:t>(q.v.), all of Keighley, West Riding of Yorkshire.</w:t>
      </w:r>
    </w:p>
    <w:p w:rsidR="00EF72C5" w:rsidRDefault="00EF72C5" w:rsidP="00EF7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F72C5" w:rsidRDefault="00EF72C5" w:rsidP="00EF72C5">
      <w:pPr>
        <w:rPr>
          <w:rFonts w:ascii="Times New Roman" w:hAnsi="Times New Roman" w:cs="Times New Roman"/>
        </w:rPr>
      </w:pPr>
    </w:p>
    <w:p w:rsidR="00EF72C5" w:rsidRDefault="00EF72C5" w:rsidP="00EF72C5">
      <w:pPr>
        <w:rPr>
          <w:rFonts w:ascii="Times New Roman" w:hAnsi="Times New Roman" w:cs="Times New Roman"/>
        </w:rPr>
      </w:pPr>
    </w:p>
    <w:p w:rsidR="00EF72C5" w:rsidRDefault="00EF72C5" w:rsidP="00EF72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:rsidR="006B2F86" w:rsidRPr="00E71FC3" w:rsidRDefault="00EF72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2C5" w:rsidRDefault="00EF72C5" w:rsidP="00E71FC3">
      <w:r>
        <w:separator/>
      </w:r>
    </w:p>
  </w:endnote>
  <w:endnote w:type="continuationSeparator" w:id="0">
    <w:p w:rsidR="00EF72C5" w:rsidRDefault="00EF72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2C5" w:rsidRDefault="00EF72C5" w:rsidP="00E71FC3">
      <w:r>
        <w:separator/>
      </w:r>
    </w:p>
  </w:footnote>
  <w:footnote w:type="continuationSeparator" w:id="0">
    <w:p w:rsidR="00EF72C5" w:rsidRDefault="00EF72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75FDC-0060-44AA-ADCD-3D94DC64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72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72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2018-03-07T21:32:00Z</dcterms:created>
  <dcterms:modified xsi:type="dcterms:W3CDTF">2018-03-07T21:33:00Z</dcterms:modified>
</cp:coreProperties>
</file>